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785" w:rsidRPr="00FB049B" w:rsidRDefault="00853785" w:rsidP="00FB049B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  <w:r w:rsidRPr="00FB049B">
        <w:rPr>
          <w:sz w:val="26"/>
          <w:szCs w:val="26"/>
        </w:rPr>
        <w:t xml:space="preserve">Приложение </w:t>
      </w:r>
    </w:p>
    <w:p w:rsidR="00853785" w:rsidRPr="00FB049B" w:rsidRDefault="00853785" w:rsidP="00FB049B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  <w:r w:rsidRPr="00FB049B">
        <w:rPr>
          <w:sz w:val="26"/>
          <w:szCs w:val="26"/>
        </w:rPr>
        <w:t xml:space="preserve">к постановлению администрации </w:t>
      </w:r>
    </w:p>
    <w:p w:rsidR="00853785" w:rsidRPr="00FB049B" w:rsidRDefault="00853785" w:rsidP="00FB049B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  <w:r w:rsidRPr="00FB049B">
        <w:rPr>
          <w:sz w:val="26"/>
          <w:szCs w:val="26"/>
        </w:rPr>
        <w:t>города Пыть-Яха</w:t>
      </w:r>
    </w:p>
    <w:p w:rsidR="00853785" w:rsidRPr="00FB049B" w:rsidRDefault="00853785" w:rsidP="00FB049B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  <w:r w:rsidRPr="00FB049B">
        <w:rPr>
          <w:sz w:val="26"/>
          <w:szCs w:val="26"/>
        </w:rPr>
        <w:t>от 16.02.2017 № 37-па</w:t>
      </w:r>
    </w:p>
    <w:p w:rsidR="00853785" w:rsidRPr="00FB049B" w:rsidRDefault="00853785" w:rsidP="00FB049B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</w:p>
    <w:p w:rsidR="00853785" w:rsidRPr="00FB049B" w:rsidRDefault="00853785" w:rsidP="00FB049B">
      <w:pPr>
        <w:ind w:left="705" w:hanging="705"/>
        <w:jc w:val="right"/>
        <w:rPr>
          <w:sz w:val="26"/>
          <w:szCs w:val="26"/>
        </w:rPr>
      </w:pPr>
    </w:p>
    <w:p w:rsidR="00853785" w:rsidRPr="00FB049B" w:rsidRDefault="00853785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FB049B">
        <w:rPr>
          <w:rFonts w:ascii="Times New Roman" w:hAnsi="Times New Roman" w:cs="Times New Roman"/>
          <w:sz w:val="26"/>
          <w:szCs w:val="26"/>
        </w:rPr>
        <w:t>Структура пояснительной записки</w:t>
      </w:r>
    </w:p>
    <w:p w:rsidR="00853785" w:rsidRPr="00FB049B" w:rsidRDefault="00853785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FB049B">
        <w:rPr>
          <w:rFonts w:ascii="Times New Roman" w:hAnsi="Times New Roman" w:cs="Times New Roman"/>
          <w:sz w:val="26"/>
          <w:szCs w:val="26"/>
        </w:rPr>
        <w:t>к отчету о ходе реализации муниципальной программы</w:t>
      </w:r>
    </w:p>
    <w:p w:rsidR="00853785" w:rsidRPr="00FB049B" w:rsidRDefault="00853785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«Содействие занятости населения в муниципальном образовании городской округ город Пыть-Ях на 2016-2020 годы» </w:t>
      </w:r>
    </w:p>
    <w:p w:rsidR="00853785" w:rsidRPr="00FB049B" w:rsidRDefault="00853785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853785" w:rsidRPr="00FB049B" w:rsidRDefault="00853785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FB049B">
        <w:rPr>
          <w:rFonts w:ascii="Times New Roman" w:hAnsi="Times New Roman" w:cs="Times New Roman"/>
          <w:sz w:val="26"/>
          <w:szCs w:val="26"/>
        </w:rPr>
        <w:t xml:space="preserve">за </w:t>
      </w:r>
      <w:r>
        <w:rPr>
          <w:rFonts w:ascii="Times New Roman" w:hAnsi="Times New Roman" w:cs="Times New Roman"/>
          <w:sz w:val="26"/>
          <w:szCs w:val="26"/>
        </w:rPr>
        <w:t xml:space="preserve">январь-сентябрь 2017 года </w:t>
      </w:r>
    </w:p>
    <w:p w:rsidR="00853785" w:rsidRPr="00FB049B" w:rsidRDefault="00853785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853785" w:rsidRPr="00FB049B" w:rsidRDefault="00853785" w:rsidP="00FB049B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853785" w:rsidRPr="00FB049B" w:rsidRDefault="00853785" w:rsidP="00FB049B">
      <w:pPr>
        <w:pStyle w:val="ListParagraph"/>
        <w:numPr>
          <w:ilvl w:val="0"/>
          <w:numId w:val="2"/>
        </w:numPr>
        <w:jc w:val="both"/>
        <w:rPr>
          <w:sz w:val="26"/>
          <w:szCs w:val="26"/>
        </w:rPr>
      </w:pPr>
      <w:r w:rsidRPr="00FB049B">
        <w:rPr>
          <w:sz w:val="26"/>
          <w:szCs w:val="26"/>
        </w:rPr>
        <w:t>Сведения:</w:t>
      </w:r>
    </w:p>
    <w:p w:rsidR="00853785" w:rsidRPr="00FB049B" w:rsidRDefault="00853785" w:rsidP="00FB049B">
      <w:pPr>
        <w:pStyle w:val="ListParagraph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 xml:space="preserve">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Pr="00FB049B">
        <w:rPr>
          <w:sz w:val="26"/>
          <w:szCs w:val="26"/>
        </w:rPr>
        <w:tab/>
      </w:r>
    </w:p>
    <w:p w:rsidR="00853785" w:rsidRPr="00FB049B" w:rsidRDefault="00853785" w:rsidP="00FB049B">
      <w:pPr>
        <w:pStyle w:val="ListParagraph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>о результатах реализации программных мероприятий и причинах их невыполнения; о результатах реализации программных мероприятий, финансирование по которым не осуществлялось и причинах их невыполнения,</w:t>
      </w:r>
    </w:p>
    <w:p w:rsidR="00853785" w:rsidRPr="00FB049B" w:rsidRDefault="00853785" w:rsidP="00FB049B">
      <w:pPr>
        <w:pStyle w:val="ListParagraph"/>
        <w:ind w:left="0"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>представлены в таблице 1 приложения к настоящей пояснительной записке.</w:t>
      </w:r>
    </w:p>
    <w:p w:rsidR="00853785" w:rsidRPr="00FB049B" w:rsidRDefault="00853785" w:rsidP="00FB049B">
      <w:pPr>
        <w:pStyle w:val="ListParagraph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>необходимость  корректировки муниципальной программы (с указанием обоснований):</w:t>
      </w:r>
    </w:p>
    <w:p w:rsidR="00853785" w:rsidRPr="00C63E34" w:rsidRDefault="00853785" w:rsidP="00E21D60">
      <w:pPr>
        <w:ind w:firstLine="708"/>
        <w:jc w:val="both"/>
        <w:rPr>
          <w:sz w:val="26"/>
          <w:szCs w:val="26"/>
        </w:rPr>
      </w:pPr>
      <w:r w:rsidRPr="00C63E34">
        <w:rPr>
          <w:sz w:val="26"/>
          <w:szCs w:val="26"/>
        </w:rPr>
        <w:t xml:space="preserve">В соответствии со справкой об изменении показателей сводной бюджетной росписи расходов на 2017 год и на плановый период 2018 и 2019 годов №040/03/05 от 31.08.2017, в соответствии с договором от 04.08.2017 №63 «Об организации временного трудоустройства безработных граждан, испытывающих трудности в поиске работы», заключенным между МБУ «МФЦ г.Пыть – Яха» и КУ ХМАО – Югры «Пыть – Яхский центр занятости населения» </w:t>
      </w:r>
      <w:r>
        <w:rPr>
          <w:sz w:val="26"/>
          <w:szCs w:val="26"/>
        </w:rPr>
        <w:t>будут</w:t>
      </w:r>
      <w:r w:rsidRPr="00C63E34">
        <w:rPr>
          <w:sz w:val="26"/>
          <w:szCs w:val="26"/>
        </w:rPr>
        <w:t xml:space="preserve"> внесены изменения в  муниципальную программу «Содействие занятости населения муниципального образования городской округ город Пыть-Ях на 2016 -2020 годы»: увеличено финансирование мероприятий Подпрограммы 1 «Содействие трудоустройству граждан» на 32,7 тыс.рублей (средства окружного бюджета).</w:t>
      </w:r>
    </w:p>
    <w:p w:rsidR="00853785" w:rsidRPr="00DA716B" w:rsidRDefault="00853785" w:rsidP="00E21D60">
      <w:pPr>
        <w:ind w:firstLine="708"/>
        <w:jc w:val="both"/>
        <w:rPr>
          <w:sz w:val="26"/>
          <w:szCs w:val="26"/>
        </w:rPr>
      </w:pPr>
      <w:r w:rsidRPr="00C63E34">
        <w:rPr>
          <w:sz w:val="26"/>
          <w:szCs w:val="26"/>
        </w:rPr>
        <w:t>С учетом внесенных изменений объем финансирования по Программе на 2017 год составит  7469,7 тыс. рублей. Всего запланированный объем финансирования по Программе увеличен на 32,7</w:t>
      </w:r>
      <w:r w:rsidRPr="00C63E34">
        <w:t xml:space="preserve"> </w:t>
      </w:r>
      <w:r w:rsidRPr="00C63E34">
        <w:rPr>
          <w:sz w:val="26"/>
          <w:szCs w:val="26"/>
        </w:rPr>
        <w:t>тыс. рублей и составит 35 176 тыс. рублей.</w:t>
      </w:r>
    </w:p>
    <w:p w:rsidR="00853785" w:rsidRDefault="00853785" w:rsidP="00E21D6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  <w:t>Кроме того, в связи с увеличением финансирования внесены изменения в целевые показатели Программы.</w:t>
      </w:r>
    </w:p>
    <w:p w:rsidR="00853785" w:rsidRPr="00FB049B" w:rsidRDefault="00853785" w:rsidP="00FB049B">
      <w:pPr>
        <w:pStyle w:val="ListParagraph"/>
        <w:ind w:left="1515"/>
        <w:jc w:val="both"/>
        <w:rPr>
          <w:sz w:val="26"/>
          <w:szCs w:val="26"/>
        </w:rPr>
      </w:pPr>
    </w:p>
    <w:p w:rsidR="00853785" w:rsidRPr="00FB049B" w:rsidRDefault="00853785" w:rsidP="00FB049B">
      <w:pPr>
        <w:ind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853785" w:rsidRPr="00FB049B" w:rsidRDefault="00853785" w:rsidP="00FB049B">
      <w:pPr>
        <w:ind w:left="360"/>
        <w:jc w:val="center"/>
        <w:rPr>
          <w:sz w:val="26"/>
          <w:szCs w:val="26"/>
        </w:rPr>
      </w:pPr>
    </w:p>
    <w:p w:rsidR="00853785" w:rsidRDefault="00853785" w:rsidP="00FB049B">
      <w:pPr>
        <w:ind w:left="360"/>
        <w:jc w:val="center"/>
        <w:rPr>
          <w:sz w:val="26"/>
          <w:szCs w:val="26"/>
        </w:rPr>
      </w:pPr>
      <w:r w:rsidRPr="00FB049B">
        <w:rPr>
          <w:sz w:val="26"/>
          <w:szCs w:val="26"/>
        </w:rPr>
        <w:t>Целевые показатели муниципальной программы</w:t>
      </w:r>
    </w:p>
    <w:p w:rsidR="00853785" w:rsidRPr="00FB049B" w:rsidRDefault="00853785" w:rsidP="00FB049B">
      <w:pPr>
        <w:ind w:left="360"/>
        <w:jc w:val="center"/>
        <w:rPr>
          <w:sz w:val="26"/>
          <w:szCs w:val="26"/>
        </w:rPr>
      </w:pPr>
    </w:p>
    <w:tbl>
      <w:tblPr>
        <w:tblW w:w="1093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444"/>
        <w:gridCol w:w="900"/>
        <w:gridCol w:w="1178"/>
        <w:gridCol w:w="779"/>
        <w:gridCol w:w="3083"/>
        <w:gridCol w:w="1980"/>
      </w:tblGrid>
      <w:tr w:rsidR="00853785" w:rsidRPr="004F6EE7" w:rsidTr="00E2013B">
        <w:tc>
          <w:tcPr>
            <w:tcW w:w="567" w:type="dxa"/>
          </w:tcPr>
          <w:p w:rsidR="00853785" w:rsidRPr="00E27B0E" w:rsidRDefault="00853785" w:rsidP="00E27B0E">
            <w:pPr>
              <w:jc w:val="both"/>
            </w:pPr>
            <w:r w:rsidRPr="00E27B0E">
              <w:rPr>
                <w:sz w:val="22"/>
                <w:szCs w:val="22"/>
              </w:rPr>
              <w:t xml:space="preserve">№ </w:t>
            </w:r>
            <w:r w:rsidRPr="00E27B0E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444" w:type="dxa"/>
          </w:tcPr>
          <w:p w:rsidR="00853785" w:rsidRPr="00E27B0E" w:rsidRDefault="00853785" w:rsidP="00E27B0E">
            <w:pPr>
              <w:jc w:val="center"/>
            </w:pPr>
            <w:r w:rsidRPr="00E27B0E">
              <w:rPr>
                <w:sz w:val="22"/>
                <w:szCs w:val="22"/>
              </w:rPr>
              <w:t xml:space="preserve">Наименование  </w:t>
            </w:r>
            <w:r w:rsidRPr="00E27B0E">
              <w:rPr>
                <w:sz w:val="22"/>
                <w:szCs w:val="22"/>
              </w:rPr>
              <w:br/>
              <w:t xml:space="preserve">показателей   </w:t>
            </w:r>
            <w:r w:rsidRPr="00E27B0E">
              <w:rPr>
                <w:sz w:val="22"/>
                <w:szCs w:val="22"/>
              </w:rPr>
              <w:br/>
              <w:t>результатов</w:t>
            </w:r>
          </w:p>
        </w:tc>
        <w:tc>
          <w:tcPr>
            <w:tcW w:w="900" w:type="dxa"/>
          </w:tcPr>
          <w:p w:rsidR="00853785" w:rsidRPr="00E27B0E" w:rsidRDefault="00853785" w:rsidP="00E27B0E">
            <w:pPr>
              <w:jc w:val="center"/>
            </w:pPr>
            <w:r w:rsidRPr="00E27B0E">
              <w:rPr>
                <w:sz w:val="22"/>
                <w:szCs w:val="22"/>
              </w:rPr>
              <w:t>План</w:t>
            </w:r>
          </w:p>
          <w:p w:rsidR="00853785" w:rsidRPr="00E27B0E" w:rsidRDefault="00853785" w:rsidP="00E27B0E">
            <w:pPr>
              <w:jc w:val="center"/>
            </w:pPr>
            <w:r w:rsidRPr="00E27B0E">
              <w:rPr>
                <w:sz w:val="22"/>
                <w:szCs w:val="22"/>
              </w:rPr>
              <w:t>2017 год</w:t>
            </w:r>
          </w:p>
        </w:tc>
        <w:tc>
          <w:tcPr>
            <w:tcW w:w="1178" w:type="dxa"/>
          </w:tcPr>
          <w:p w:rsidR="00853785" w:rsidRPr="00E27B0E" w:rsidRDefault="00853785" w:rsidP="00E27B0E">
            <w:pPr>
              <w:jc w:val="center"/>
            </w:pPr>
            <w:r w:rsidRPr="00E27B0E">
              <w:rPr>
                <w:sz w:val="22"/>
                <w:szCs w:val="22"/>
              </w:rPr>
              <w:t>Факт</w:t>
            </w:r>
          </w:p>
          <w:p w:rsidR="00853785" w:rsidRPr="00E27B0E" w:rsidRDefault="00853785" w:rsidP="00E27B0E">
            <w:pPr>
              <w:jc w:val="center"/>
            </w:pPr>
            <w:r w:rsidRPr="00E27B0E">
              <w:rPr>
                <w:sz w:val="22"/>
                <w:szCs w:val="22"/>
              </w:rPr>
              <w:t>за отчетный период</w:t>
            </w:r>
          </w:p>
          <w:p w:rsidR="00853785" w:rsidRPr="00E27B0E" w:rsidRDefault="00853785" w:rsidP="00E27B0E">
            <w:pPr>
              <w:jc w:val="center"/>
            </w:pPr>
          </w:p>
        </w:tc>
        <w:tc>
          <w:tcPr>
            <w:tcW w:w="779" w:type="dxa"/>
          </w:tcPr>
          <w:p w:rsidR="00853785" w:rsidRPr="00E27B0E" w:rsidRDefault="00853785" w:rsidP="00E27B0E">
            <w:pPr>
              <w:jc w:val="center"/>
            </w:pPr>
            <w:r w:rsidRPr="00E27B0E">
              <w:rPr>
                <w:sz w:val="22"/>
                <w:szCs w:val="22"/>
              </w:rPr>
              <w:t xml:space="preserve">% </w:t>
            </w:r>
          </w:p>
        </w:tc>
        <w:tc>
          <w:tcPr>
            <w:tcW w:w="3083" w:type="dxa"/>
          </w:tcPr>
          <w:p w:rsidR="00853785" w:rsidRPr="00E27B0E" w:rsidRDefault="00853785" w:rsidP="00E27B0E">
            <w:pPr>
              <w:jc w:val="center"/>
            </w:pPr>
            <w:r w:rsidRPr="00E27B0E">
              <w:rPr>
                <w:sz w:val="22"/>
                <w:szCs w:val="22"/>
              </w:rPr>
              <w:t>Расчет показателя с указанием источника информации</w:t>
            </w:r>
          </w:p>
        </w:tc>
        <w:tc>
          <w:tcPr>
            <w:tcW w:w="1980" w:type="dxa"/>
          </w:tcPr>
          <w:p w:rsidR="00853785" w:rsidRPr="00E27B0E" w:rsidRDefault="00853785" w:rsidP="00E27B0E">
            <w:pPr>
              <w:jc w:val="center"/>
            </w:pPr>
            <w:r>
              <w:rPr>
                <w:sz w:val="22"/>
                <w:szCs w:val="22"/>
              </w:rPr>
              <w:t>Причины не дости</w:t>
            </w:r>
            <w:r w:rsidRPr="00E27B0E">
              <w:rPr>
                <w:sz w:val="22"/>
                <w:szCs w:val="22"/>
              </w:rPr>
              <w:t>жения показателя</w:t>
            </w:r>
          </w:p>
        </w:tc>
      </w:tr>
      <w:tr w:rsidR="00853785" w:rsidRPr="004F6EE7" w:rsidTr="00E2013B">
        <w:tc>
          <w:tcPr>
            <w:tcW w:w="567" w:type="dxa"/>
          </w:tcPr>
          <w:p w:rsidR="00853785" w:rsidRPr="00E27B0E" w:rsidRDefault="00853785" w:rsidP="00E27B0E">
            <w:pPr>
              <w:jc w:val="center"/>
            </w:pPr>
            <w:r w:rsidRPr="00E27B0E">
              <w:rPr>
                <w:sz w:val="22"/>
                <w:szCs w:val="22"/>
              </w:rPr>
              <w:t>1</w:t>
            </w:r>
          </w:p>
        </w:tc>
        <w:tc>
          <w:tcPr>
            <w:tcW w:w="2444" w:type="dxa"/>
          </w:tcPr>
          <w:p w:rsidR="00853785" w:rsidRPr="00E27B0E" w:rsidRDefault="00853785" w:rsidP="00E27B0E">
            <w:pPr>
              <w:jc w:val="both"/>
            </w:pPr>
            <w:r w:rsidRPr="00E27B0E">
              <w:rPr>
                <w:sz w:val="22"/>
                <w:szCs w:val="22"/>
              </w:rPr>
              <w:t>Количество несовершеннолетних граждан, в возрасте от  14 до 18 лет,  трудоустроенных на временные работы в свободное от учебы время</w:t>
            </w:r>
          </w:p>
        </w:tc>
        <w:tc>
          <w:tcPr>
            <w:tcW w:w="900" w:type="dxa"/>
          </w:tcPr>
          <w:p w:rsidR="00853785" w:rsidRPr="00E27B0E" w:rsidRDefault="00853785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27B0E">
              <w:rPr>
                <w:color w:val="000000"/>
                <w:sz w:val="22"/>
                <w:szCs w:val="22"/>
              </w:rPr>
              <w:t>334</w:t>
            </w:r>
          </w:p>
        </w:tc>
        <w:tc>
          <w:tcPr>
            <w:tcW w:w="1178" w:type="dxa"/>
          </w:tcPr>
          <w:p w:rsidR="00853785" w:rsidRPr="002107FE" w:rsidRDefault="00853785" w:rsidP="002C5268">
            <w:pPr>
              <w:jc w:val="center"/>
            </w:pPr>
            <w:r>
              <w:rPr>
                <w:sz w:val="22"/>
                <w:szCs w:val="22"/>
              </w:rPr>
              <w:t>332</w:t>
            </w:r>
          </w:p>
        </w:tc>
        <w:tc>
          <w:tcPr>
            <w:tcW w:w="779" w:type="dxa"/>
          </w:tcPr>
          <w:p w:rsidR="00853785" w:rsidRPr="002107FE" w:rsidRDefault="00853785" w:rsidP="002C5268">
            <w:pPr>
              <w:jc w:val="center"/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3083" w:type="dxa"/>
          </w:tcPr>
          <w:p w:rsidR="00853785" w:rsidRPr="00E27B0E" w:rsidRDefault="00853785" w:rsidP="00E27B0E">
            <w:pPr>
              <w:jc w:val="both"/>
            </w:pPr>
            <w:r w:rsidRPr="00E27B0E">
              <w:rPr>
                <w:rFonts w:eastAsia="Times New Roman"/>
                <w:sz w:val="22"/>
                <w:szCs w:val="22"/>
                <w:lang w:eastAsia="en-US"/>
              </w:rPr>
              <w:t xml:space="preserve">Определяется </w:t>
            </w:r>
            <w:r w:rsidRPr="00E27B0E">
              <w:rPr>
                <w:sz w:val="22"/>
                <w:szCs w:val="22"/>
              </w:rPr>
              <w:t>по числу несовершеннолетних граждан, в возрасте от  14 до 18 лет, ежегодно трудоустраиваемых на временные работы, по данным мониторинга, проводимого КУ ХМАО – Югры «Пыть – Яхский центр занятости».</w:t>
            </w:r>
          </w:p>
        </w:tc>
        <w:tc>
          <w:tcPr>
            <w:tcW w:w="1980" w:type="dxa"/>
          </w:tcPr>
          <w:p w:rsidR="00853785" w:rsidRPr="00E27B0E" w:rsidRDefault="00853785" w:rsidP="00E27B0E">
            <w:pPr>
              <w:jc w:val="center"/>
            </w:pPr>
            <w:r w:rsidRPr="00E27B0E">
              <w:rPr>
                <w:sz w:val="22"/>
                <w:szCs w:val="22"/>
              </w:rPr>
              <w:t>**</w:t>
            </w:r>
          </w:p>
        </w:tc>
      </w:tr>
      <w:tr w:rsidR="00853785" w:rsidRPr="004F6EE7" w:rsidTr="00E2013B">
        <w:tc>
          <w:tcPr>
            <w:tcW w:w="567" w:type="dxa"/>
          </w:tcPr>
          <w:p w:rsidR="00853785" w:rsidRPr="00E27B0E" w:rsidRDefault="00853785" w:rsidP="00E27B0E">
            <w:pPr>
              <w:jc w:val="center"/>
            </w:pPr>
            <w:r w:rsidRPr="00E27B0E">
              <w:rPr>
                <w:sz w:val="22"/>
                <w:szCs w:val="22"/>
              </w:rPr>
              <w:t>2</w:t>
            </w:r>
          </w:p>
        </w:tc>
        <w:tc>
          <w:tcPr>
            <w:tcW w:w="2444" w:type="dxa"/>
          </w:tcPr>
          <w:p w:rsidR="00853785" w:rsidRPr="00E27B0E" w:rsidRDefault="00853785" w:rsidP="00B723B8">
            <w:r w:rsidRPr="00E27B0E">
              <w:rPr>
                <w:sz w:val="22"/>
                <w:szCs w:val="22"/>
              </w:rPr>
              <w:t>Доля несовершеннолетних граждан, в возрасте от  14 до 18 лет,  трудоустроенных на временные работы в свободное от учебы время</w:t>
            </w:r>
          </w:p>
        </w:tc>
        <w:tc>
          <w:tcPr>
            <w:tcW w:w="900" w:type="dxa"/>
          </w:tcPr>
          <w:p w:rsidR="00853785" w:rsidRPr="00E27B0E" w:rsidRDefault="00853785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27B0E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178" w:type="dxa"/>
          </w:tcPr>
          <w:p w:rsidR="00853785" w:rsidRPr="002107FE" w:rsidRDefault="00853785" w:rsidP="002C5268">
            <w:pPr>
              <w:jc w:val="center"/>
            </w:pPr>
            <w:r>
              <w:rPr>
                <w:sz w:val="22"/>
                <w:szCs w:val="22"/>
              </w:rPr>
              <w:t>15,9</w:t>
            </w:r>
          </w:p>
        </w:tc>
        <w:tc>
          <w:tcPr>
            <w:tcW w:w="779" w:type="dxa"/>
          </w:tcPr>
          <w:p w:rsidR="00853785" w:rsidRPr="002107FE" w:rsidRDefault="00853785" w:rsidP="002C5268">
            <w:pPr>
              <w:jc w:val="center"/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3083" w:type="dxa"/>
          </w:tcPr>
          <w:p w:rsidR="00853785" w:rsidRPr="00E27B0E" w:rsidRDefault="00853785" w:rsidP="00E27B0E">
            <w:pPr>
              <w:jc w:val="both"/>
              <w:rPr>
                <w:bCs/>
              </w:rPr>
            </w:pPr>
            <w:r w:rsidRPr="00E27B0E">
              <w:rPr>
                <w:sz w:val="22"/>
                <w:szCs w:val="22"/>
              </w:rPr>
              <w:t>Рассчитывается по формуле:</w:t>
            </w:r>
            <w:r w:rsidRPr="00E27B0E">
              <w:rPr>
                <w:bCs/>
                <w:sz w:val="22"/>
                <w:szCs w:val="22"/>
              </w:rPr>
              <w:t xml:space="preserve"> </w:t>
            </w:r>
            <w:r w:rsidRPr="00E27B0E">
              <w:rPr>
                <w:sz w:val="22"/>
                <w:szCs w:val="22"/>
              </w:rPr>
              <w:t>Кт/Ко*100= Кдкп (%), где</w:t>
            </w:r>
          </w:p>
          <w:p w:rsidR="00853785" w:rsidRPr="00E27B0E" w:rsidRDefault="00853785" w:rsidP="00E27B0E">
            <w:pPr>
              <w:jc w:val="both"/>
            </w:pPr>
            <w:r w:rsidRPr="00E27B0E">
              <w:rPr>
                <w:sz w:val="22"/>
                <w:szCs w:val="22"/>
              </w:rPr>
              <w:t>Кт – фактическое количество несовершеннолетних граждан в возрасте от 14 до 18, трудоустроенных на временные работы в свободное от учебы время;</w:t>
            </w:r>
          </w:p>
          <w:p w:rsidR="00853785" w:rsidRPr="00E27B0E" w:rsidRDefault="00853785" w:rsidP="00E27B0E">
            <w:pPr>
              <w:jc w:val="both"/>
            </w:pPr>
            <w:r w:rsidRPr="00E27B0E">
              <w:rPr>
                <w:sz w:val="22"/>
                <w:szCs w:val="22"/>
              </w:rPr>
              <w:t>Ко – численность несовершеннолетних граждан в возрасте от 14 до 18 лет, обратившихся в ЦЗН для трудоустройства на временные работы на начало реализации программы;</w:t>
            </w:r>
          </w:p>
          <w:p w:rsidR="00853785" w:rsidRPr="00E27B0E" w:rsidRDefault="00853785" w:rsidP="00E27B0E">
            <w:pPr>
              <w:jc w:val="both"/>
            </w:pPr>
            <w:r w:rsidRPr="00E27B0E">
              <w:rPr>
                <w:sz w:val="22"/>
                <w:szCs w:val="22"/>
              </w:rPr>
              <w:t xml:space="preserve"> Кдкп – коэффициент достижения конечного показателя.</w:t>
            </w:r>
          </w:p>
          <w:p w:rsidR="00853785" w:rsidRPr="00E27B0E" w:rsidRDefault="00853785" w:rsidP="00E27B0E">
            <w:pPr>
              <w:jc w:val="both"/>
            </w:pPr>
            <w:r>
              <w:rPr>
                <w:sz w:val="22"/>
                <w:szCs w:val="22"/>
              </w:rPr>
              <w:t>332</w:t>
            </w:r>
            <w:r w:rsidRPr="00E27B0E">
              <w:rPr>
                <w:sz w:val="22"/>
                <w:szCs w:val="22"/>
              </w:rPr>
              <w:t xml:space="preserve">/2082*100 = </w:t>
            </w:r>
            <w:r>
              <w:rPr>
                <w:sz w:val="22"/>
                <w:szCs w:val="22"/>
              </w:rPr>
              <w:t>15,9</w:t>
            </w:r>
          </w:p>
        </w:tc>
        <w:tc>
          <w:tcPr>
            <w:tcW w:w="1980" w:type="dxa"/>
          </w:tcPr>
          <w:p w:rsidR="00853785" w:rsidRPr="00E27B0E" w:rsidRDefault="00853785" w:rsidP="00E27B0E">
            <w:pPr>
              <w:jc w:val="center"/>
            </w:pPr>
            <w:r w:rsidRPr="00E27B0E">
              <w:rPr>
                <w:sz w:val="22"/>
                <w:szCs w:val="22"/>
              </w:rPr>
              <w:t>**</w:t>
            </w:r>
          </w:p>
        </w:tc>
      </w:tr>
      <w:tr w:rsidR="00853785" w:rsidRPr="004F6EE7" w:rsidTr="00E2013B">
        <w:tc>
          <w:tcPr>
            <w:tcW w:w="567" w:type="dxa"/>
          </w:tcPr>
          <w:p w:rsidR="00853785" w:rsidRPr="00E27B0E" w:rsidRDefault="00853785" w:rsidP="00E27B0E">
            <w:pPr>
              <w:jc w:val="center"/>
            </w:pPr>
            <w:r w:rsidRPr="00E27B0E">
              <w:rPr>
                <w:sz w:val="22"/>
                <w:szCs w:val="22"/>
              </w:rPr>
              <w:t>3</w:t>
            </w:r>
          </w:p>
        </w:tc>
        <w:tc>
          <w:tcPr>
            <w:tcW w:w="2444" w:type="dxa"/>
          </w:tcPr>
          <w:p w:rsidR="00853785" w:rsidRPr="00E27B0E" w:rsidRDefault="00853785" w:rsidP="00B723B8">
            <w:r w:rsidRPr="00E27B0E">
              <w:rPr>
                <w:sz w:val="22"/>
                <w:szCs w:val="22"/>
              </w:rPr>
              <w:t>Количество выпускников профессиональных образовательных организаций и образовательных организаций высшего образования  в возрасте до 25 лет, прошедших стажировку в муниципальных учреждениях</w:t>
            </w:r>
          </w:p>
        </w:tc>
        <w:tc>
          <w:tcPr>
            <w:tcW w:w="900" w:type="dxa"/>
          </w:tcPr>
          <w:p w:rsidR="00853785" w:rsidRPr="00E27B0E" w:rsidRDefault="00853785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27B0E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78" w:type="dxa"/>
          </w:tcPr>
          <w:p w:rsidR="00853785" w:rsidRPr="002107FE" w:rsidRDefault="00853785" w:rsidP="002C5268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79" w:type="dxa"/>
          </w:tcPr>
          <w:p w:rsidR="00853785" w:rsidRPr="002107FE" w:rsidRDefault="00853785" w:rsidP="002C5268">
            <w:pPr>
              <w:jc w:val="center"/>
            </w:pPr>
            <w:r>
              <w:rPr>
                <w:sz w:val="22"/>
                <w:szCs w:val="22"/>
              </w:rPr>
              <w:t>166,6</w:t>
            </w:r>
          </w:p>
        </w:tc>
        <w:tc>
          <w:tcPr>
            <w:tcW w:w="3083" w:type="dxa"/>
          </w:tcPr>
          <w:p w:rsidR="00853785" w:rsidRPr="00E27B0E" w:rsidRDefault="00853785" w:rsidP="00E27B0E">
            <w:pPr>
              <w:jc w:val="both"/>
            </w:pPr>
            <w:r w:rsidRPr="00E27B0E">
              <w:rPr>
                <w:rFonts w:eastAsia="Times New Roman"/>
                <w:sz w:val="22"/>
                <w:szCs w:val="22"/>
                <w:lang w:eastAsia="en-US"/>
              </w:rPr>
              <w:t xml:space="preserve">Определяется </w:t>
            </w:r>
            <w:r w:rsidRPr="00E27B0E">
              <w:rPr>
                <w:sz w:val="22"/>
                <w:szCs w:val="22"/>
              </w:rPr>
              <w:t>по числу выпускников профессиональных образовательных организаций и образовательных организаций высшего образования  в возрасте</w:t>
            </w:r>
            <w:r w:rsidRPr="00E27B0E">
              <w:rPr>
                <w:color w:val="FF0000"/>
                <w:sz w:val="22"/>
                <w:szCs w:val="22"/>
              </w:rPr>
              <w:t xml:space="preserve"> </w:t>
            </w:r>
            <w:r w:rsidRPr="00E27B0E">
              <w:rPr>
                <w:sz w:val="22"/>
                <w:szCs w:val="22"/>
              </w:rPr>
              <w:t>до 25 лет, ежегодно проходящих стажировку в муниципальных учреждениях города</w:t>
            </w:r>
          </w:p>
        </w:tc>
        <w:tc>
          <w:tcPr>
            <w:tcW w:w="1980" w:type="dxa"/>
          </w:tcPr>
          <w:p w:rsidR="00853785" w:rsidRPr="00E27B0E" w:rsidRDefault="00853785" w:rsidP="00E27B0E">
            <w:pPr>
              <w:jc w:val="both"/>
            </w:pPr>
          </w:p>
        </w:tc>
      </w:tr>
      <w:tr w:rsidR="00853785" w:rsidRPr="004F6EE7" w:rsidTr="00E2013B">
        <w:tc>
          <w:tcPr>
            <w:tcW w:w="567" w:type="dxa"/>
          </w:tcPr>
          <w:p w:rsidR="00853785" w:rsidRPr="00E27B0E" w:rsidRDefault="00853785" w:rsidP="00E27B0E">
            <w:pPr>
              <w:jc w:val="center"/>
            </w:pPr>
            <w:r w:rsidRPr="00E27B0E">
              <w:rPr>
                <w:sz w:val="22"/>
                <w:szCs w:val="22"/>
              </w:rPr>
              <w:t>4</w:t>
            </w:r>
          </w:p>
        </w:tc>
        <w:tc>
          <w:tcPr>
            <w:tcW w:w="2444" w:type="dxa"/>
          </w:tcPr>
          <w:p w:rsidR="00853785" w:rsidRPr="00E27B0E" w:rsidRDefault="00853785" w:rsidP="00E27B0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27B0E">
              <w:rPr>
                <w:color w:val="000000"/>
                <w:sz w:val="22"/>
                <w:szCs w:val="22"/>
              </w:rPr>
              <w:t>Количество лиц, занятых на общественных работах</w:t>
            </w:r>
          </w:p>
        </w:tc>
        <w:tc>
          <w:tcPr>
            <w:tcW w:w="900" w:type="dxa"/>
          </w:tcPr>
          <w:p w:rsidR="00853785" w:rsidRPr="00E27B0E" w:rsidRDefault="00853785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27B0E">
              <w:rPr>
                <w:color w:val="000000"/>
                <w:sz w:val="22"/>
                <w:szCs w:val="22"/>
              </w:rPr>
              <w:t>3*</w:t>
            </w:r>
          </w:p>
        </w:tc>
        <w:tc>
          <w:tcPr>
            <w:tcW w:w="1178" w:type="dxa"/>
          </w:tcPr>
          <w:p w:rsidR="00853785" w:rsidRPr="00E27B0E" w:rsidRDefault="00853785" w:rsidP="00E27B0E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79" w:type="dxa"/>
          </w:tcPr>
          <w:p w:rsidR="00853785" w:rsidRPr="00E27B0E" w:rsidRDefault="00853785" w:rsidP="00E27B0E">
            <w:pPr>
              <w:jc w:val="center"/>
            </w:pPr>
            <w:r>
              <w:rPr>
                <w:sz w:val="22"/>
                <w:szCs w:val="22"/>
              </w:rPr>
              <w:t>66,6</w:t>
            </w:r>
          </w:p>
        </w:tc>
        <w:tc>
          <w:tcPr>
            <w:tcW w:w="3083" w:type="dxa"/>
          </w:tcPr>
          <w:p w:rsidR="00853785" w:rsidRPr="00E27B0E" w:rsidRDefault="00853785" w:rsidP="00E27B0E">
            <w:pPr>
              <w:jc w:val="both"/>
            </w:pPr>
            <w:r w:rsidRPr="00E27B0E">
              <w:rPr>
                <w:sz w:val="22"/>
                <w:szCs w:val="22"/>
              </w:rPr>
              <w:t>Определяется по числу граждан, ежегодно трудоустраиваемых на временные рабочие места, создаваемые для проведения общественных работ, по данным мониторинга, проводимого КУ ХМАО – Югры «Пыть – Яхский центр занятости»</w:t>
            </w:r>
          </w:p>
        </w:tc>
        <w:tc>
          <w:tcPr>
            <w:tcW w:w="1980" w:type="dxa"/>
          </w:tcPr>
          <w:p w:rsidR="00853785" w:rsidRPr="00E27B0E" w:rsidRDefault="00853785" w:rsidP="00E27B0E">
            <w:pPr>
              <w:jc w:val="both"/>
            </w:pPr>
          </w:p>
        </w:tc>
      </w:tr>
      <w:tr w:rsidR="00853785" w:rsidRPr="004F6EE7" w:rsidTr="00E2013B">
        <w:tc>
          <w:tcPr>
            <w:tcW w:w="567" w:type="dxa"/>
          </w:tcPr>
          <w:p w:rsidR="00853785" w:rsidRPr="00E27B0E" w:rsidRDefault="00853785" w:rsidP="00E27B0E">
            <w:pPr>
              <w:jc w:val="center"/>
            </w:pPr>
            <w:r w:rsidRPr="00E27B0E">
              <w:rPr>
                <w:sz w:val="22"/>
                <w:szCs w:val="22"/>
              </w:rPr>
              <w:t>5</w:t>
            </w:r>
          </w:p>
        </w:tc>
        <w:tc>
          <w:tcPr>
            <w:tcW w:w="2444" w:type="dxa"/>
          </w:tcPr>
          <w:p w:rsidR="00853785" w:rsidRPr="00E27B0E" w:rsidRDefault="00853785" w:rsidP="00E27B0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27B0E">
              <w:rPr>
                <w:color w:val="000000"/>
                <w:sz w:val="22"/>
                <w:szCs w:val="22"/>
              </w:rPr>
              <w:t>Количество незанятых инвалидов, трудоустроенных на вновь созданные специальные рабочие места</w:t>
            </w:r>
          </w:p>
        </w:tc>
        <w:tc>
          <w:tcPr>
            <w:tcW w:w="900" w:type="dxa"/>
          </w:tcPr>
          <w:p w:rsidR="00853785" w:rsidRPr="00E27B0E" w:rsidRDefault="00853785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27B0E">
              <w:rPr>
                <w:color w:val="000000"/>
                <w:sz w:val="22"/>
                <w:szCs w:val="22"/>
              </w:rPr>
              <w:t>2*</w:t>
            </w:r>
          </w:p>
        </w:tc>
        <w:tc>
          <w:tcPr>
            <w:tcW w:w="1178" w:type="dxa"/>
          </w:tcPr>
          <w:p w:rsidR="00853785" w:rsidRPr="00E27B0E" w:rsidRDefault="00853785" w:rsidP="00E27B0E">
            <w:pPr>
              <w:jc w:val="center"/>
            </w:pPr>
            <w:r w:rsidRPr="00E27B0E">
              <w:rPr>
                <w:sz w:val="22"/>
                <w:szCs w:val="22"/>
              </w:rPr>
              <w:t>0</w:t>
            </w:r>
          </w:p>
        </w:tc>
        <w:tc>
          <w:tcPr>
            <w:tcW w:w="779" w:type="dxa"/>
          </w:tcPr>
          <w:p w:rsidR="00853785" w:rsidRPr="00E27B0E" w:rsidRDefault="00853785" w:rsidP="00E27B0E">
            <w:pPr>
              <w:jc w:val="center"/>
            </w:pPr>
            <w:r w:rsidRPr="00E27B0E">
              <w:rPr>
                <w:sz w:val="22"/>
                <w:szCs w:val="22"/>
              </w:rPr>
              <w:t>0</w:t>
            </w:r>
          </w:p>
        </w:tc>
        <w:tc>
          <w:tcPr>
            <w:tcW w:w="3083" w:type="dxa"/>
          </w:tcPr>
          <w:p w:rsidR="00853785" w:rsidRPr="00E27B0E" w:rsidRDefault="00853785" w:rsidP="0045047C">
            <w:r w:rsidRPr="00E27B0E">
              <w:rPr>
                <w:sz w:val="22"/>
                <w:szCs w:val="22"/>
              </w:rPr>
              <w:t>РМ= ИНВ, где:</w:t>
            </w:r>
          </w:p>
          <w:p w:rsidR="00853785" w:rsidRPr="00E27B0E" w:rsidRDefault="00853785" w:rsidP="00E27B0E">
            <w:pPr>
              <w:jc w:val="both"/>
              <w:rPr>
                <w:spacing w:val="-8"/>
              </w:rPr>
            </w:pPr>
            <w:r w:rsidRPr="00E27B0E">
              <w:rPr>
                <w:sz w:val="22"/>
                <w:szCs w:val="22"/>
              </w:rPr>
              <w:t>РМ – количество организованных постоянных специальных рабочих мест для трудоустройства инвалидов, определяемое на основании данных мониторинга, проводимого КУ ХМАО – Югры «Пыть – Яхский центр занятости»;</w:t>
            </w:r>
          </w:p>
          <w:p w:rsidR="00853785" w:rsidRPr="0045047C" w:rsidRDefault="00853785" w:rsidP="00E27B0E">
            <w:pPr>
              <w:jc w:val="both"/>
            </w:pPr>
            <w:r w:rsidRPr="00E27B0E">
              <w:rPr>
                <w:sz w:val="22"/>
                <w:szCs w:val="22"/>
              </w:rPr>
              <w:t>ИНВ – численность незанятых инвалидов, трудоустроенных на созданные для них рабочие места в рамках реализации Программы.</w:t>
            </w:r>
          </w:p>
        </w:tc>
        <w:tc>
          <w:tcPr>
            <w:tcW w:w="1980" w:type="dxa"/>
          </w:tcPr>
          <w:p w:rsidR="00853785" w:rsidRPr="00E27B0E" w:rsidRDefault="00853785" w:rsidP="00E27B0E">
            <w:pPr>
              <w:jc w:val="both"/>
            </w:pPr>
            <w:r>
              <w:rPr>
                <w:sz w:val="22"/>
                <w:szCs w:val="22"/>
              </w:rPr>
              <w:t>Реализация мероприятия после внесения изменений в Постановление администрации города от 18.12.2015 №361-па</w:t>
            </w:r>
          </w:p>
        </w:tc>
      </w:tr>
      <w:tr w:rsidR="00853785" w:rsidRPr="004F6EE7" w:rsidTr="00E2013B">
        <w:tc>
          <w:tcPr>
            <w:tcW w:w="567" w:type="dxa"/>
          </w:tcPr>
          <w:p w:rsidR="00853785" w:rsidRPr="00E27B0E" w:rsidRDefault="00853785" w:rsidP="00E27B0E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444" w:type="dxa"/>
          </w:tcPr>
          <w:p w:rsidR="00853785" w:rsidRPr="00E27B0E" w:rsidRDefault="00853785" w:rsidP="00E27B0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07FE">
              <w:rPr>
                <w:sz w:val="22"/>
                <w:szCs w:val="22"/>
              </w:rPr>
              <w:t>Количество незанятых одиноких родителей, родителей, воспитывающих детей-инвалидов, многодетных родителей, трудоустроенных на вновь созданные дополнительные постоянные рабочие места</w:t>
            </w:r>
          </w:p>
        </w:tc>
        <w:tc>
          <w:tcPr>
            <w:tcW w:w="900" w:type="dxa"/>
          </w:tcPr>
          <w:p w:rsidR="00853785" w:rsidRDefault="00853785" w:rsidP="002C5268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8" w:type="dxa"/>
          </w:tcPr>
          <w:p w:rsidR="00853785" w:rsidRDefault="00853785" w:rsidP="002C5268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79" w:type="dxa"/>
          </w:tcPr>
          <w:p w:rsidR="00853785" w:rsidRDefault="00853785" w:rsidP="002C5268">
            <w:pPr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3083" w:type="dxa"/>
          </w:tcPr>
          <w:p w:rsidR="00853785" w:rsidRPr="00EB13E8" w:rsidRDefault="00853785" w:rsidP="00EB13E8">
            <w:r w:rsidRPr="00EB13E8">
              <w:rPr>
                <w:sz w:val="22"/>
                <w:szCs w:val="22"/>
              </w:rPr>
              <w:t>РМ= НР, где</w:t>
            </w:r>
          </w:p>
          <w:p w:rsidR="00853785" w:rsidRPr="00EB13E8" w:rsidRDefault="00853785" w:rsidP="00EB13E8">
            <w:pPr>
              <w:rPr>
                <w:spacing w:val="-8"/>
              </w:rPr>
            </w:pPr>
            <w:r w:rsidRPr="00EB13E8">
              <w:rPr>
                <w:b/>
                <w:sz w:val="22"/>
                <w:szCs w:val="22"/>
              </w:rPr>
              <w:t xml:space="preserve">- </w:t>
            </w:r>
            <w:r w:rsidRPr="00EB13E8">
              <w:rPr>
                <w:sz w:val="22"/>
                <w:szCs w:val="22"/>
              </w:rPr>
              <w:t>РМ – количество организованных дополнительных постоянных рабочих мест для трудоустройства одиноких родителей, родителей, воспитывающих детей-инвалидов, многодетных родителей, определяемое на основании данных мониторинга, проводимого КУ ХМАО – Югры «Пыть – Яхский центр занятости»;</w:t>
            </w:r>
          </w:p>
          <w:p w:rsidR="00853785" w:rsidRPr="00E27B0E" w:rsidRDefault="00853785" w:rsidP="0045047C">
            <w:r w:rsidRPr="00EB13E8">
              <w:rPr>
                <w:sz w:val="22"/>
                <w:szCs w:val="22"/>
              </w:rPr>
              <w:t>- НР – численность незанятых одиноких родителей, родителей, воспитывающих детей-инвалидов, многодетных родителей,</w:t>
            </w:r>
            <w:r w:rsidRPr="00BC701D">
              <w:rPr>
                <w:sz w:val="28"/>
                <w:szCs w:val="28"/>
              </w:rPr>
              <w:t xml:space="preserve"> </w:t>
            </w:r>
            <w:r w:rsidRPr="00EB13E8">
              <w:rPr>
                <w:sz w:val="22"/>
                <w:szCs w:val="22"/>
              </w:rPr>
              <w:t>трудоустроенных на созданные для них рабочие места в рамках реализации Программы.</w:t>
            </w:r>
          </w:p>
        </w:tc>
        <w:tc>
          <w:tcPr>
            <w:tcW w:w="1980" w:type="dxa"/>
          </w:tcPr>
          <w:p w:rsidR="00853785" w:rsidRPr="00E27B0E" w:rsidRDefault="00853785" w:rsidP="00E27B0E">
            <w:pPr>
              <w:jc w:val="both"/>
            </w:pPr>
          </w:p>
        </w:tc>
      </w:tr>
      <w:tr w:rsidR="00853785" w:rsidRPr="004F6EE7" w:rsidTr="00E2013B">
        <w:tc>
          <w:tcPr>
            <w:tcW w:w="567" w:type="dxa"/>
          </w:tcPr>
          <w:p w:rsidR="00853785" w:rsidRPr="00E27B0E" w:rsidRDefault="00853785" w:rsidP="00E27B0E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444" w:type="dxa"/>
          </w:tcPr>
          <w:p w:rsidR="00853785" w:rsidRPr="002107FE" w:rsidRDefault="00853785" w:rsidP="002C5268">
            <w:r w:rsidRPr="002107FE">
              <w:rPr>
                <w:sz w:val="22"/>
                <w:szCs w:val="22"/>
              </w:rPr>
              <w:t>Количество граждан пенсионного возраста трудоустроенных на временные работы.</w:t>
            </w:r>
          </w:p>
        </w:tc>
        <w:tc>
          <w:tcPr>
            <w:tcW w:w="900" w:type="dxa"/>
          </w:tcPr>
          <w:p w:rsidR="00853785" w:rsidRDefault="00853785" w:rsidP="002C5268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8" w:type="dxa"/>
          </w:tcPr>
          <w:p w:rsidR="00853785" w:rsidRDefault="00853785" w:rsidP="002C5268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79" w:type="dxa"/>
          </w:tcPr>
          <w:p w:rsidR="00853785" w:rsidRDefault="00853785" w:rsidP="002C5268">
            <w:pPr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3083" w:type="dxa"/>
          </w:tcPr>
          <w:p w:rsidR="00853785" w:rsidRPr="00EB13E8" w:rsidRDefault="00853785" w:rsidP="0045047C">
            <w:r>
              <w:rPr>
                <w:sz w:val="22"/>
                <w:szCs w:val="22"/>
              </w:rPr>
              <w:t>О</w:t>
            </w:r>
            <w:r w:rsidRPr="00EB13E8">
              <w:rPr>
                <w:sz w:val="22"/>
                <w:szCs w:val="22"/>
              </w:rPr>
              <w:t>пределяется по числу граждан, ежегодно трудоустраиваемых на временные рабочие места, по данным мониторинга, проводимого КУ ХМАО – Югры «Пыть – Яхский центр занятости»</w:t>
            </w:r>
          </w:p>
        </w:tc>
        <w:tc>
          <w:tcPr>
            <w:tcW w:w="1980" w:type="dxa"/>
          </w:tcPr>
          <w:p w:rsidR="00853785" w:rsidRPr="00E27B0E" w:rsidRDefault="00853785" w:rsidP="00E27B0E">
            <w:pPr>
              <w:jc w:val="both"/>
            </w:pPr>
          </w:p>
        </w:tc>
      </w:tr>
      <w:tr w:rsidR="00853785" w:rsidRPr="004F6EE7" w:rsidTr="00E2013B">
        <w:tc>
          <w:tcPr>
            <w:tcW w:w="567" w:type="dxa"/>
          </w:tcPr>
          <w:p w:rsidR="00853785" w:rsidRPr="00E27B0E" w:rsidRDefault="00853785" w:rsidP="00E27B0E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444" w:type="dxa"/>
          </w:tcPr>
          <w:p w:rsidR="00853785" w:rsidRPr="00E27B0E" w:rsidRDefault="00853785" w:rsidP="00E27B0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27B0E">
              <w:rPr>
                <w:color w:val="000000"/>
                <w:sz w:val="22"/>
                <w:szCs w:val="22"/>
              </w:rPr>
              <w:t>Количество обученных в области охраны труда руководителей  и специалистов, из числа работников муниципальных учреждений</w:t>
            </w:r>
          </w:p>
        </w:tc>
        <w:tc>
          <w:tcPr>
            <w:tcW w:w="900" w:type="dxa"/>
          </w:tcPr>
          <w:p w:rsidR="00853785" w:rsidRPr="00E27B0E" w:rsidRDefault="00853785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27B0E"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1178" w:type="dxa"/>
          </w:tcPr>
          <w:p w:rsidR="00853785" w:rsidRPr="00E27B0E" w:rsidRDefault="00853785" w:rsidP="00E27B0E">
            <w:pPr>
              <w:jc w:val="center"/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779" w:type="dxa"/>
          </w:tcPr>
          <w:p w:rsidR="00853785" w:rsidRPr="00E27B0E" w:rsidRDefault="00853785" w:rsidP="00E27B0E">
            <w:pPr>
              <w:jc w:val="center"/>
            </w:pPr>
            <w:r>
              <w:rPr>
                <w:sz w:val="22"/>
                <w:szCs w:val="22"/>
              </w:rPr>
              <w:t>60,2</w:t>
            </w:r>
          </w:p>
        </w:tc>
        <w:tc>
          <w:tcPr>
            <w:tcW w:w="3083" w:type="dxa"/>
          </w:tcPr>
          <w:p w:rsidR="00853785" w:rsidRPr="00E27B0E" w:rsidRDefault="00853785" w:rsidP="00E27B0E">
            <w:pPr>
              <w:jc w:val="both"/>
            </w:pPr>
            <w:r w:rsidRPr="00E27B0E">
              <w:rPr>
                <w:sz w:val="22"/>
                <w:szCs w:val="22"/>
              </w:rPr>
              <w:t>Отражает сведения о количестве руководителей и специалистов муниципальных учреждений, прошедших обучение и проверку знаний по охране труда.</w:t>
            </w:r>
          </w:p>
        </w:tc>
        <w:tc>
          <w:tcPr>
            <w:tcW w:w="1980" w:type="dxa"/>
          </w:tcPr>
          <w:p w:rsidR="00853785" w:rsidRPr="00E27B0E" w:rsidRDefault="00853785" w:rsidP="00E27B0E">
            <w:pPr>
              <w:jc w:val="both"/>
            </w:pPr>
          </w:p>
        </w:tc>
      </w:tr>
      <w:tr w:rsidR="00853785" w:rsidRPr="004F6EE7" w:rsidTr="00E2013B">
        <w:tc>
          <w:tcPr>
            <w:tcW w:w="567" w:type="dxa"/>
          </w:tcPr>
          <w:p w:rsidR="00853785" w:rsidRPr="00E27B0E" w:rsidRDefault="00853785" w:rsidP="00E27B0E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444" w:type="dxa"/>
          </w:tcPr>
          <w:p w:rsidR="00853785" w:rsidRPr="00E27B0E" w:rsidRDefault="00853785" w:rsidP="00E27B0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27B0E">
              <w:rPr>
                <w:color w:val="000000"/>
                <w:sz w:val="22"/>
                <w:szCs w:val="22"/>
              </w:rPr>
              <w:t xml:space="preserve">Количество рабочих мест в муниципальных учреждениях, на которых проведена специальная оценка условий труда </w:t>
            </w:r>
          </w:p>
        </w:tc>
        <w:tc>
          <w:tcPr>
            <w:tcW w:w="900" w:type="dxa"/>
          </w:tcPr>
          <w:p w:rsidR="00853785" w:rsidRPr="00E27B0E" w:rsidRDefault="00853785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27B0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78" w:type="dxa"/>
          </w:tcPr>
          <w:p w:rsidR="00853785" w:rsidRPr="00E27B0E" w:rsidRDefault="00853785" w:rsidP="00E27B0E">
            <w:pPr>
              <w:jc w:val="center"/>
            </w:pPr>
            <w:r w:rsidRPr="00E27B0E">
              <w:rPr>
                <w:sz w:val="22"/>
                <w:szCs w:val="22"/>
              </w:rPr>
              <w:t>0</w:t>
            </w:r>
          </w:p>
        </w:tc>
        <w:tc>
          <w:tcPr>
            <w:tcW w:w="779" w:type="dxa"/>
          </w:tcPr>
          <w:p w:rsidR="00853785" w:rsidRPr="00E27B0E" w:rsidRDefault="00853785" w:rsidP="00E27B0E">
            <w:pPr>
              <w:jc w:val="center"/>
            </w:pPr>
            <w:r w:rsidRPr="00E27B0E">
              <w:rPr>
                <w:sz w:val="22"/>
                <w:szCs w:val="22"/>
              </w:rPr>
              <w:t>0</w:t>
            </w:r>
          </w:p>
        </w:tc>
        <w:tc>
          <w:tcPr>
            <w:tcW w:w="3083" w:type="dxa"/>
          </w:tcPr>
          <w:p w:rsidR="00853785" w:rsidRDefault="00853785" w:rsidP="00E27B0E">
            <w:pPr>
              <w:jc w:val="both"/>
            </w:pPr>
            <w:r w:rsidRPr="00E27B0E">
              <w:rPr>
                <w:sz w:val="22"/>
                <w:szCs w:val="22"/>
              </w:rPr>
              <w:t>Отражает сведения о количеств</w:t>
            </w:r>
            <w:r>
              <w:rPr>
                <w:sz w:val="22"/>
                <w:szCs w:val="22"/>
              </w:rPr>
              <w:t xml:space="preserve">е рабочих мест в  муниципальных </w:t>
            </w:r>
            <w:r w:rsidRPr="00E27B0E">
              <w:rPr>
                <w:sz w:val="22"/>
                <w:szCs w:val="22"/>
              </w:rPr>
              <w:t>учреждениях, на которых проведена специальная оценка условий труда.</w:t>
            </w:r>
          </w:p>
          <w:p w:rsidR="00853785" w:rsidRPr="00E27B0E" w:rsidRDefault="00853785" w:rsidP="00E27B0E">
            <w:pPr>
              <w:jc w:val="both"/>
            </w:pPr>
          </w:p>
        </w:tc>
        <w:tc>
          <w:tcPr>
            <w:tcW w:w="1980" w:type="dxa"/>
          </w:tcPr>
          <w:p w:rsidR="00853785" w:rsidRPr="00E27B0E" w:rsidRDefault="00853785" w:rsidP="00E27B0E">
            <w:pPr>
              <w:jc w:val="both"/>
            </w:pPr>
            <w:r w:rsidRPr="00E27B0E">
              <w:rPr>
                <w:sz w:val="22"/>
                <w:szCs w:val="22"/>
              </w:rPr>
              <w:t xml:space="preserve">Финансирование не предусмотрено. </w:t>
            </w:r>
          </w:p>
        </w:tc>
      </w:tr>
      <w:tr w:rsidR="00853785" w:rsidRPr="004F6EE7" w:rsidTr="00E2013B">
        <w:tc>
          <w:tcPr>
            <w:tcW w:w="567" w:type="dxa"/>
          </w:tcPr>
          <w:p w:rsidR="00853785" w:rsidRPr="00E27B0E" w:rsidRDefault="00853785" w:rsidP="00E27B0E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444" w:type="dxa"/>
          </w:tcPr>
          <w:p w:rsidR="00853785" w:rsidRPr="00E27B0E" w:rsidRDefault="00853785" w:rsidP="00E27B0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27B0E">
              <w:rPr>
                <w:color w:val="000000"/>
                <w:sz w:val="22"/>
                <w:szCs w:val="22"/>
              </w:rPr>
              <w:t>Количество конкурсов по охране труда (в том числе ежегодное тестирование)</w:t>
            </w:r>
          </w:p>
        </w:tc>
        <w:tc>
          <w:tcPr>
            <w:tcW w:w="900" w:type="dxa"/>
          </w:tcPr>
          <w:p w:rsidR="00853785" w:rsidRPr="00E27B0E" w:rsidRDefault="00853785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27B0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78" w:type="dxa"/>
          </w:tcPr>
          <w:p w:rsidR="00853785" w:rsidRPr="00E27B0E" w:rsidRDefault="00853785" w:rsidP="00E27B0E">
            <w:pPr>
              <w:jc w:val="center"/>
            </w:pPr>
            <w:r w:rsidRPr="00E27B0E">
              <w:rPr>
                <w:sz w:val="22"/>
                <w:szCs w:val="22"/>
              </w:rPr>
              <w:t>2</w:t>
            </w:r>
          </w:p>
        </w:tc>
        <w:tc>
          <w:tcPr>
            <w:tcW w:w="779" w:type="dxa"/>
          </w:tcPr>
          <w:p w:rsidR="00853785" w:rsidRPr="00E27B0E" w:rsidRDefault="00853785" w:rsidP="00E27B0E">
            <w:pPr>
              <w:jc w:val="both"/>
            </w:pPr>
            <w:r w:rsidRPr="00E27B0E">
              <w:rPr>
                <w:sz w:val="22"/>
                <w:szCs w:val="22"/>
              </w:rPr>
              <w:t xml:space="preserve"> 100</w:t>
            </w:r>
          </w:p>
        </w:tc>
        <w:tc>
          <w:tcPr>
            <w:tcW w:w="3083" w:type="dxa"/>
            <w:vMerge w:val="restart"/>
          </w:tcPr>
          <w:p w:rsidR="00853785" w:rsidRPr="00E27B0E" w:rsidRDefault="00853785" w:rsidP="00E27B0E">
            <w:pPr>
              <w:jc w:val="both"/>
            </w:pPr>
            <w:r w:rsidRPr="00E27B0E">
              <w:rPr>
                <w:sz w:val="22"/>
                <w:szCs w:val="22"/>
              </w:rPr>
              <w:t>Отражают сведения о количестве фактически организованных и проведенных мероприятиях по улучшению условий и охраны труда в муниципальном образовании и пропаганде безопасных условий и охраны труда»</w:t>
            </w:r>
          </w:p>
        </w:tc>
        <w:tc>
          <w:tcPr>
            <w:tcW w:w="1980" w:type="dxa"/>
          </w:tcPr>
          <w:p w:rsidR="00853785" w:rsidRPr="00E27B0E" w:rsidRDefault="00853785" w:rsidP="00E27B0E">
            <w:pPr>
              <w:jc w:val="both"/>
            </w:pPr>
          </w:p>
        </w:tc>
      </w:tr>
      <w:tr w:rsidR="00853785" w:rsidRPr="004F6EE7" w:rsidTr="00E2013B">
        <w:tc>
          <w:tcPr>
            <w:tcW w:w="567" w:type="dxa"/>
          </w:tcPr>
          <w:p w:rsidR="00853785" w:rsidRPr="00E27B0E" w:rsidRDefault="00853785" w:rsidP="00E27B0E">
            <w:pPr>
              <w:jc w:val="center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444" w:type="dxa"/>
          </w:tcPr>
          <w:p w:rsidR="00853785" w:rsidRPr="00E27B0E" w:rsidRDefault="00853785" w:rsidP="00E27B0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27B0E">
              <w:rPr>
                <w:color w:val="000000"/>
                <w:sz w:val="22"/>
                <w:szCs w:val="22"/>
              </w:rPr>
              <w:t>Количество изготовленных и размещенных баннеров по охране труда</w:t>
            </w:r>
          </w:p>
        </w:tc>
        <w:tc>
          <w:tcPr>
            <w:tcW w:w="900" w:type="dxa"/>
          </w:tcPr>
          <w:p w:rsidR="00853785" w:rsidRPr="00E27B0E" w:rsidRDefault="00853785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27B0E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78" w:type="dxa"/>
          </w:tcPr>
          <w:p w:rsidR="00853785" w:rsidRPr="00E27B0E" w:rsidRDefault="00853785" w:rsidP="00E27B0E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79" w:type="dxa"/>
          </w:tcPr>
          <w:p w:rsidR="00853785" w:rsidRPr="00E27B0E" w:rsidRDefault="00853785" w:rsidP="00E27B0E">
            <w:pPr>
              <w:jc w:val="center"/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3083" w:type="dxa"/>
            <w:vMerge/>
          </w:tcPr>
          <w:p w:rsidR="00853785" w:rsidRPr="00E27B0E" w:rsidRDefault="00853785" w:rsidP="00E27B0E">
            <w:pPr>
              <w:jc w:val="both"/>
            </w:pPr>
          </w:p>
        </w:tc>
        <w:tc>
          <w:tcPr>
            <w:tcW w:w="1980" w:type="dxa"/>
          </w:tcPr>
          <w:p w:rsidR="00853785" w:rsidRPr="00E27B0E" w:rsidRDefault="00853785" w:rsidP="00E27B0E">
            <w:pPr>
              <w:jc w:val="both"/>
            </w:pPr>
          </w:p>
        </w:tc>
      </w:tr>
      <w:tr w:rsidR="00853785" w:rsidRPr="004F6EE7" w:rsidTr="00E2013B">
        <w:tc>
          <w:tcPr>
            <w:tcW w:w="567" w:type="dxa"/>
          </w:tcPr>
          <w:p w:rsidR="00853785" w:rsidRPr="00E27B0E" w:rsidRDefault="00853785" w:rsidP="00E27B0E">
            <w:pPr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444" w:type="dxa"/>
          </w:tcPr>
          <w:p w:rsidR="00853785" w:rsidRPr="00E27B0E" w:rsidRDefault="00853785" w:rsidP="00E27B0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27B0E">
              <w:rPr>
                <w:color w:val="000000"/>
                <w:sz w:val="22"/>
                <w:szCs w:val="22"/>
              </w:rPr>
              <w:t>Количество публикаций в СМИ</w:t>
            </w:r>
          </w:p>
        </w:tc>
        <w:tc>
          <w:tcPr>
            <w:tcW w:w="900" w:type="dxa"/>
          </w:tcPr>
          <w:p w:rsidR="00853785" w:rsidRPr="00E27B0E" w:rsidRDefault="00853785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27B0E"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1178" w:type="dxa"/>
          </w:tcPr>
          <w:p w:rsidR="00853785" w:rsidRPr="00E27B0E" w:rsidRDefault="00853785" w:rsidP="00E27B0E">
            <w:pPr>
              <w:jc w:val="center"/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779" w:type="dxa"/>
          </w:tcPr>
          <w:p w:rsidR="00853785" w:rsidRPr="00E27B0E" w:rsidRDefault="00853785" w:rsidP="00E27B0E">
            <w:pPr>
              <w:jc w:val="center"/>
            </w:pPr>
            <w:r>
              <w:rPr>
                <w:sz w:val="22"/>
                <w:szCs w:val="22"/>
              </w:rPr>
              <w:t>70,3</w:t>
            </w:r>
          </w:p>
        </w:tc>
        <w:tc>
          <w:tcPr>
            <w:tcW w:w="3083" w:type="dxa"/>
            <w:vMerge/>
          </w:tcPr>
          <w:p w:rsidR="00853785" w:rsidRPr="00E27B0E" w:rsidRDefault="00853785" w:rsidP="00E27B0E">
            <w:pPr>
              <w:jc w:val="both"/>
            </w:pPr>
          </w:p>
        </w:tc>
        <w:tc>
          <w:tcPr>
            <w:tcW w:w="1980" w:type="dxa"/>
          </w:tcPr>
          <w:p w:rsidR="00853785" w:rsidRPr="00E27B0E" w:rsidRDefault="00853785" w:rsidP="00E27B0E">
            <w:pPr>
              <w:jc w:val="both"/>
            </w:pPr>
          </w:p>
        </w:tc>
      </w:tr>
      <w:tr w:rsidR="00853785" w:rsidRPr="004F6EE7" w:rsidTr="00E2013B">
        <w:tc>
          <w:tcPr>
            <w:tcW w:w="3011" w:type="dxa"/>
            <w:gridSpan w:val="2"/>
          </w:tcPr>
          <w:p w:rsidR="00853785" w:rsidRPr="00E27B0E" w:rsidRDefault="00853785" w:rsidP="00FB049B">
            <w:r w:rsidRPr="00E27B0E">
              <w:rPr>
                <w:sz w:val="22"/>
                <w:szCs w:val="22"/>
              </w:rPr>
              <w:t>Средний процент достижения показателей</w:t>
            </w:r>
          </w:p>
        </w:tc>
        <w:tc>
          <w:tcPr>
            <w:tcW w:w="900" w:type="dxa"/>
          </w:tcPr>
          <w:p w:rsidR="00853785" w:rsidRPr="00E27B0E" w:rsidRDefault="00853785" w:rsidP="00E27B0E">
            <w:pPr>
              <w:jc w:val="center"/>
            </w:pPr>
            <w:r w:rsidRPr="00E27B0E">
              <w:rPr>
                <w:sz w:val="22"/>
                <w:szCs w:val="22"/>
              </w:rPr>
              <w:t>х</w:t>
            </w:r>
          </w:p>
        </w:tc>
        <w:tc>
          <w:tcPr>
            <w:tcW w:w="1178" w:type="dxa"/>
          </w:tcPr>
          <w:p w:rsidR="00853785" w:rsidRPr="00E27B0E" w:rsidRDefault="00853785" w:rsidP="00E27B0E">
            <w:pPr>
              <w:jc w:val="center"/>
            </w:pPr>
            <w:r w:rsidRPr="00E27B0E">
              <w:rPr>
                <w:sz w:val="22"/>
                <w:szCs w:val="22"/>
              </w:rPr>
              <w:t>х</w:t>
            </w:r>
          </w:p>
        </w:tc>
        <w:tc>
          <w:tcPr>
            <w:tcW w:w="779" w:type="dxa"/>
          </w:tcPr>
          <w:p w:rsidR="00853785" w:rsidRPr="00E27B0E" w:rsidRDefault="00853785" w:rsidP="00E27B0E">
            <w:pPr>
              <w:jc w:val="center"/>
            </w:pPr>
            <w:r>
              <w:rPr>
                <w:sz w:val="22"/>
                <w:szCs w:val="22"/>
              </w:rPr>
              <w:t>82,9</w:t>
            </w:r>
          </w:p>
        </w:tc>
        <w:tc>
          <w:tcPr>
            <w:tcW w:w="3083" w:type="dxa"/>
          </w:tcPr>
          <w:p w:rsidR="00853785" w:rsidRPr="00E27B0E" w:rsidRDefault="00853785" w:rsidP="00E27B0E">
            <w:pPr>
              <w:jc w:val="center"/>
            </w:pPr>
            <w:r w:rsidRPr="00E27B0E">
              <w:rPr>
                <w:sz w:val="22"/>
                <w:szCs w:val="22"/>
              </w:rPr>
              <w:t>х</w:t>
            </w:r>
          </w:p>
        </w:tc>
        <w:tc>
          <w:tcPr>
            <w:tcW w:w="1980" w:type="dxa"/>
          </w:tcPr>
          <w:p w:rsidR="00853785" w:rsidRPr="00E27B0E" w:rsidRDefault="00853785" w:rsidP="00E27B0E">
            <w:pPr>
              <w:jc w:val="center"/>
            </w:pPr>
            <w:r w:rsidRPr="00E27B0E">
              <w:rPr>
                <w:sz w:val="22"/>
                <w:szCs w:val="22"/>
              </w:rPr>
              <w:t>х</w:t>
            </w:r>
          </w:p>
        </w:tc>
      </w:tr>
    </w:tbl>
    <w:p w:rsidR="00853785" w:rsidRPr="00FB049B" w:rsidRDefault="00853785" w:rsidP="00FB049B">
      <w:pPr>
        <w:jc w:val="both"/>
        <w:rPr>
          <w:sz w:val="26"/>
          <w:szCs w:val="26"/>
        </w:rPr>
      </w:pPr>
    </w:p>
    <w:p w:rsidR="00853785" w:rsidRDefault="00853785" w:rsidP="00FB049B">
      <w:pPr>
        <w:jc w:val="both"/>
        <w:rPr>
          <w:sz w:val="26"/>
          <w:szCs w:val="26"/>
        </w:rPr>
      </w:pPr>
      <w:r w:rsidRPr="00FB049B">
        <w:rPr>
          <w:sz w:val="26"/>
          <w:szCs w:val="26"/>
        </w:rPr>
        <w:t xml:space="preserve">* - </w:t>
      </w:r>
      <w:r>
        <w:rPr>
          <w:sz w:val="26"/>
          <w:szCs w:val="26"/>
        </w:rPr>
        <w:t>при наличии финансирования.</w:t>
      </w:r>
    </w:p>
    <w:p w:rsidR="00853785" w:rsidRDefault="00853785" w:rsidP="00FB049B">
      <w:pPr>
        <w:jc w:val="both"/>
        <w:rPr>
          <w:sz w:val="26"/>
          <w:szCs w:val="26"/>
        </w:rPr>
      </w:pPr>
      <w:r>
        <w:rPr>
          <w:sz w:val="26"/>
          <w:szCs w:val="26"/>
        </w:rPr>
        <w:t>** - по итогам года.</w:t>
      </w:r>
    </w:p>
    <w:p w:rsidR="00853785" w:rsidRPr="00FB049B" w:rsidRDefault="00853785" w:rsidP="00FB049B">
      <w:pPr>
        <w:jc w:val="both"/>
        <w:rPr>
          <w:sz w:val="26"/>
          <w:szCs w:val="26"/>
        </w:rPr>
      </w:pPr>
    </w:p>
    <w:p w:rsidR="00853785" w:rsidRPr="00FB049B" w:rsidRDefault="00853785" w:rsidP="00FB049B">
      <w:pPr>
        <w:jc w:val="both"/>
        <w:rPr>
          <w:sz w:val="26"/>
          <w:szCs w:val="26"/>
          <w:highlight w:val="green"/>
        </w:rPr>
      </w:pPr>
    </w:p>
    <w:p w:rsidR="00853785" w:rsidRPr="00FB049B" w:rsidRDefault="00853785" w:rsidP="00FB049B">
      <w:pPr>
        <w:numPr>
          <w:ilvl w:val="0"/>
          <w:numId w:val="1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6"/>
          <w:szCs w:val="26"/>
        </w:rPr>
      </w:pPr>
      <w:r w:rsidRPr="00FB049B">
        <w:rPr>
          <w:sz w:val="26"/>
          <w:szCs w:val="26"/>
        </w:rPr>
        <w:t>Изменения в соответствующей сфере социально-экономического развития муниципального образования город Пыть-Ях</w:t>
      </w:r>
      <w:r>
        <w:rPr>
          <w:sz w:val="26"/>
          <w:szCs w:val="26"/>
        </w:rPr>
        <w:t>:</w:t>
      </w:r>
      <w:r w:rsidRPr="00FB049B">
        <w:rPr>
          <w:sz w:val="26"/>
          <w:szCs w:val="26"/>
        </w:rPr>
        <w:t xml:space="preserve"> по итогам года. </w:t>
      </w:r>
    </w:p>
    <w:p w:rsidR="00853785" w:rsidRPr="00FB049B" w:rsidRDefault="00853785" w:rsidP="00FB049B">
      <w:pPr>
        <w:jc w:val="both"/>
        <w:rPr>
          <w:sz w:val="26"/>
          <w:szCs w:val="26"/>
        </w:rPr>
      </w:pPr>
    </w:p>
    <w:p w:rsidR="00853785" w:rsidRDefault="00853785" w:rsidP="00FB049B">
      <w:pPr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>
        <w:rPr>
          <w:sz w:val="26"/>
          <w:szCs w:val="26"/>
        </w:rPr>
        <w:tab/>
        <w:t>Сведения о соблюдении условий предоставления субсидий, определенных Соглашением о предоставлении субсидий из бюджета Ханты- Мансийского автономного округа – Югры бюджету муниципального образования городской округ города Пыть- Яха на софинансирование расходных обязательств мероприятий муниципальной программы: по итогам года.</w:t>
      </w:r>
    </w:p>
    <w:p w:rsidR="00853785" w:rsidRDefault="00853785" w:rsidP="00FB049B">
      <w:pPr>
        <w:jc w:val="both"/>
        <w:rPr>
          <w:sz w:val="26"/>
          <w:szCs w:val="26"/>
        </w:rPr>
      </w:pPr>
    </w:p>
    <w:p w:rsidR="00853785" w:rsidRDefault="00853785" w:rsidP="00FB049B">
      <w:pPr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  <w:t>Сведения о мерах и результатах поддержки субъектов малого и среднего предпринимательства: меры поддержки субъектов малого и среднего предпринимательства  мероприятиями муниципальной программы не предусмотрены.</w:t>
      </w:r>
    </w:p>
    <w:p w:rsidR="00853785" w:rsidRDefault="00853785" w:rsidP="00FB049B">
      <w:pPr>
        <w:jc w:val="both"/>
        <w:rPr>
          <w:sz w:val="26"/>
          <w:szCs w:val="26"/>
        </w:rPr>
      </w:pPr>
    </w:p>
    <w:p w:rsidR="00853785" w:rsidRPr="00FB049B" w:rsidRDefault="00853785" w:rsidP="00FB049B">
      <w:pPr>
        <w:jc w:val="both"/>
        <w:rPr>
          <w:sz w:val="26"/>
          <w:szCs w:val="26"/>
        </w:rPr>
      </w:pPr>
    </w:p>
    <w:p w:rsidR="00853785" w:rsidRPr="00FB049B" w:rsidRDefault="00853785" w:rsidP="00FB049B">
      <w:pPr>
        <w:jc w:val="both"/>
        <w:rPr>
          <w:bCs/>
          <w:sz w:val="26"/>
          <w:szCs w:val="26"/>
        </w:rPr>
      </w:pPr>
      <w:r w:rsidRPr="00FB049B">
        <w:rPr>
          <w:bCs/>
          <w:sz w:val="26"/>
          <w:szCs w:val="26"/>
        </w:rPr>
        <w:t xml:space="preserve">Руководитель   программы:  </w:t>
      </w:r>
      <w:r>
        <w:rPr>
          <w:bCs/>
          <w:sz w:val="26"/>
          <w:szCs w:val="26"/>
          <w:u w:val="single"/>
        </w:rPr>
        <w:t>Слепухова И.А.</w:t>
      </w:r>
      <w:r>
        <w:rPr>
          <w:bCs/>
          <w:sz w:val="26"/>
          <w:szCs w:val="26"/>
        </w:rPr>
        <w:t xml:space="preserve">                </w:t>
      </w:r>
      <w:r w:rsidRPr="00FB049B">
        <w:rPr>
          <w:bCs/>
          <w:sz w:val="26"/>
          <w:szCs w:val="26"/>
        </w:rPr>
        <w:t>________________</w:t>
      </w:r>
    </w:p>
    <w:p w:rsidR="00853785" w:rsidRPr="00C01E64" w:rsidRDefault="00853785" w:rsidP="00FB049B">
      <w:pPr>
        <w:jc w:val="both"/>
        <w:rPr>
          <w:sz w:val="22"/>
          <w:szCs w:val="22"/>
        </w:rPr>
      </w:pPr>
      <w:r w:rsidRPr="00C01E64">
        <w:rPr>
          <w:sz w:val="22"/>
          <w:szCs w:val="22"/>
        </w:rPr>
        <w:t xml:space="preserve">                                                            </w:t>
      </w:r>
      <w:r>
        <w:rPr>
          <w:sz w:val="22"/>
          <w:szCs w:val="22"/>
        </w:rPr>
        <w:t xml:space="preserve">     </w:t>
      </w:r>
      <w:r w:rsidRPr="00C01E64">
        <w:rPr>
          <w:sz w:val="22"/>
          <w:szCs w:val="22"/>
        </w:rPr>
        <w:t xml:space="preserve">(Ф.И.О.)                       </w:t>
      </w:r>
      <w:r>
        <w:rPr>
          <w:sz w:val="22"/>
          <w:szCs w:val="22"/>
        </w:rPr>
        <w:t xml:space="preserve">                  </w:t>
      </w:r>
      <w:r w:rsidRPr="00C01E64">
        <w:rPr>
          <w:sz w:val="22"/>
          <w:szCs w:val="22"/>
        </w:rPr>
        <w:t xml:space="preserve">  (подпись)</w:t>
      </w:r>
      <w:r w:rsidRPr="00C01E64">
        <w:rPr>
          <w:sz w:val="22"/>
          <w:szCs w:val="22"/>
        </w:rPr>
        <w:tab/>
      </w:r>
    </w:p>
    <w:p w:rsidR="00853785" w:rsidRDefault="00853785" w:rsidP="00FB049B">
      <w:pPr>
        <w:rPr>
          <w:sz w:val="26"/>
          <w:szCs w:val="26"/>
        </w:rPr>
      </w:pPr>
      <w:bookmarkStart w:id="0" w:name="_GoBack"/>
      <w:bookmarkEnd w:id="0"/>
    </w:p>
    <w:p w:rsidR="00853785" w:rsidRDefault="00853785" w:rsidP="00FB049B">
      <w:pPr>
        <w:rPr>
          <w:sz w:val="26"/>
          <w:szCs w:val="26"/>
        </w:rPr>
      </w:pPr>
    </w:p>
    <w:p w:rsidR="00853785" w:rsidRDefault="00853785" w:rsidP="00FB049B">
      <w:pPr>
        <w:rPr>
          <w:sz w:val="26"/>
          <w:szCs w:val="26"/>
        </w:rPr>
      </w:pPr>
    </w:p>
    <w:p w:rsidR="00853785" w:rsidRDefault="00853785" w:rsidP="00FB049B">
      <w:pPr>
        <w:rPr>
          <w:sz w:val="26"/>
          <w:szCs w:val="26"/>
        </w:rPr>
      </w:pPr>
    </w:p>
    <w:p w:rsidR="00853785" w:rsidRDefault="00853785" w:rsidP="00FB049B">
      <w:pPr>
        <w:rPr>
          <w:sz w:val="26"/>
          <w:szCs w:val="26"/>
        </w:rPr>
      </w:pPr>
    </w:p>
    <w:p w:rsidR="00853785" w:rsidRDefault="00853785" w:rsidP="00FB049B">
      <w:pPr>
        <w:rPr>
          <w:sz w:val="26"/>
          <w:szCs w:val="26"/>
        </w:rPr>
      </w:pPr>
    </w:p>
    <w:p w:rsidR="00853785" w:rsidRDefault="00853785" w:rsidP="00FB049B">
      <w:pPr>
        <w:rPr>
          <w:sz w:val="26"/>
          <w:szCs w:val="26"/>
        </w:rPr>
      </w:pPr>
    </w:p>
    <w:p w:rsidR="00853785" w:rsidRDefault="00853785" w:rsidP="00FB049B">
      <w:pPr>
        <w:rPr>
          <w:sz w:val="26"/>
          <w:szCs w:val="26"/>
        </w:rPr>
      </w:pPr>
    </w:p>
    <w:p w:rsidR="00853785" w:rsidRDefault="00853785" w:rsidP="00FB049B">
      <w:pPr>
        <w:rPr>
          <w:sz w:val="26"/>
          <w:szCs w:val="26"/>
        </w:rPr>
      </w:pPr>
    </w:p>
    <w:p w:rsidR="00853785" w:rsidRDefault="00853785" w:rsidP="00FB049B">
      <w:pPr>
        <w:rPr>
          <w:sz w:val="26"/>
          <w:szCs w:val="26"/>
        </w:rPr>
      </w:pPr>
    </w:p>
    <w:p w:rsidR="00853785" w:rsidRDefault="00853785" w:rsidP="00FB049B">
      <w:pPr>
        <w:rPr>
          <w:sz w:val="26"/>
          <w:szCs w:val="26"/>
        </w:rPr>
      </w:pPr>
    </w:p>
    <w:p w:rsidR="00853785" w:rsidRDefault="00853785" w:rsidP="00FB049B">
      <w:pPr>
        <w:rPr>
          <w:sz w:val="20"/>
          <w:szCs w:val="20"/>
        </w:rPr>
      </w:pPr>
      <w:r w:rsidRPr="003A019D">
        <w:rPr>
          <w:sz w:val="20"/>
          <w:szCs w:val="20"/>
        </w:rPr>
        <w:t>Исполнитель:</w:t>
      </w:r>
    </w:p>
    <w:p w:rsidR="00853785" w:rsidRDefault="00853785" w:rsidP="00FB049B">
      <w:pPr>
        <w:rPr>
          <w:sz w:val="20"/>
          <w:szCs w:val="20"/>
        </w:rPr>
      </w:pPr>
      <w:r>
        <w:rPr>
          <w:sz w:val="20"/>
          <w:szCs w:val="20"/>
        </w:rPr>
        <w:t xml:space="preserve">Главный специалист отдела </w:t>
      </w:r>
    </w:p>
    <w:p w:rsidR="00853785" w:rsidRPr="003A019D" w:rsidRDefault="00853785" w:rsidP="00FB049B">
      <w:pPr>
        <w:rPr>
          <w:sz w:val="20"/>
          <w:szCs w:val="20"/>
        </w:rPr>
      </w:pPr>
      <w:r>
        <w:rPr>
          <w:sz w:val="20"/>
          <w:szCs w:val="20"/>
        </w:rPr>
        <w:t>по труду и социальным вопросам</w:t>
      </w:r>
    </w:p>
    <w:p w:rsidR="00853785" w:rsidRDefault="00853785" w:rsidP="00FB049B">
      <w:pPr>
        <w:rPr>
          <w:sz w:val="20"/>
          <w:szCs w:val="20"/>
        </w:rPr>
      </w:pPr>
      <w:r w:rsidRPr="003A019D">
        <w:rPr>
          <w:sz w:val="20"/>
          <w:szCs w:val="20"/>
        </w:rPr>
        <w:t>Аулова Л.</w:t>
      </w:r>
      <w:r>
        <w:rPr>
          <w:sz w:val="20"/>
          <w:szCs w:val="20"/>
        </w:rPr>
        <w:t>ариса Борисовна</w:t>
      </w:r>
    </w:p>
    <w:p w:rsidR="00853785" w:rsidRPr="003A019D" w:rsidRDefault="00853785" w:rsidP="00FB049B">
      <w:pPr>
        <w:rPr>
          <w:sz w:val="20"/>
          <w:szCs w:val="20"/>
        </w:rPr>
      </w:pPr>
      <w:r>
        <w:rPr>
          <w:sz w:val="20"/>
          <w:szCs w:val="20"/>
        </w:rPr>
        <w:t>8 (3463) 46-05-80</w:t>
      </w:r>
    </w:p>
    <w:sectPr w:rsidR="00853785" w:rsidRPr="003A019D" w:rsidSect="00AE30E4">
      <w:headerReference w:type="even" r:id="rId7"/>
      <w:headerReference w:type="default" r:id="rId8"/>
      <w:pgSz w:w="11906" w:h="16838"/>
      <w:pgMar w:top="1134" w:right="567" w:bottom="1134" w:left="1701" w:header="624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785" w:rsidRDefault="00853785" w:rsidP="00132DC3">
      <w:r>
        <w:separator/>
      </w:r>
    </w:p>
  </w:endnote>
  <w:endnote w:type="continuationSeparator" w:id="0">
    <w:p w:rsidR="00853785" w:rsidRDefault="00853785" w:rsidP="00132D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785" w:rsidRDefault="00853785" w:rsidP="00132DC3">
      <w:r>
        <w:separator/>
      </w:r>
    </w:p>
  </w:footnote>
  <w:footnote w:type="continuationSeparator" w:id="0">
    <w:p w:rsidR="00853785" w:rsidRDefault="00853785" w:rsidP="00132D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785" w:rsidRDefault="00853785" w:rsidP="00CC36D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3785" w:rsidRDefault="0085378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785" w:rsidRDefault="00853785" w:rsidP="00CC36D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853785" w:rsidRDefault="00853785" w:rsidP="00CC36D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F0583"/>
    <w:multiLevelType w:val="hybridMultilevel"/>
    <w:tmpl w:val="10306222"/>
    <w:lvl w:ilvl="0" w:tplc="E8FA59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">
    <w:nsid w:val="1E3D3F13"/>
    <w:multiLevelType w:val="hybridMultilevel"/>
    <w:tmpl w:val="471EDC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EFB4599"/>
    <w:multiLevelType w:val="hybridMultilevel"/>
    <w:tmpl w:val="B544AA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2221"/>
    <w:rsid w:val="00132DC3"/>
    <w:rsid w:val="001D5BFB"/>
    <w:rsid w:val="00200EC0"/>
    <w:rsid w:val="002107FE"/>
    <w:rsid w:val="002249E0"/>
    <w:rsid w:val="002250D9"/>
    <w:rsid w:val="00232F68"/>
    <w:rsid w:val="00241C11"/>
    <w:rsid w:val="00294B0E"/>
    <w:rsid w:val="002C5268"/>
    <w:rsid w:val="002E71C3"/>
    <w:rsid w:val="003007D4"/>
    <w:rsid w:val="00332004"/>
    <w:rsid w:val="003763B3"/>
    <w:rsid w:val="003A019D"/>
    <w:rsid w:val="003E50FF"/>
    <w:rsid w:val="0045047C"/>
    <w:rsid w:val="004F6EE7"/>
    <w:rsid w:val="005255B5"/>
    <w:rsid w:val="005A7E4A"/>
    <w:rsid w:val="0060699E"/>
    <w:rsid w:val="00684A2D"/>
    <w:rsid w:val="00696664"/>
    <w:rsid w:val="006D653B"/>
    <w:rsid w:val="007D1E43"/>
    <w:rsid w:val="00802914"/>
    <w:rsid w:val="00853785"/>
    <w:rsid w:val="00860787"/>
    <w:rsid w:val="00884323"/>
    <w:rsid w:val="008E0DE4"/>
    <w:rsid w:val="009006D2"/>
    <w:rsid w:val="00917D7B"/>
    <w:rsid w:val="00A552F0"/>
    <w:rsid w:val="00A95AF8"/>
    <w:rsid w:val="00AB36E1"/>
    <w:rsid w:val="00AE30E4"/>
    <w:rsid w:val="00B35226"/>
    <w:rsid w:val="00B723B8"/>
    <w:rsid w:val="00B775C8"/>
    <w:rsid w:val="00B96E74"/>
    <w:rsid w:val="00BC402E"/>
    <w:rsid w:val="00BC701D"/>
    <w:rsid w:val="00C01E64"/>
    <w:rsid w:val="00C22221"/>
    <w:rsid w:val="00C43D8B"/>
    <w:rsid w:val="00C562B5"/>
    <w:rsid w:val="00C63E34"/>
    <w:rsid w:val="00C833E0"/>
    <w:rsid w:val="00C85209"/>
    <w:rsid w:val="00CB263E"/>
    <w:rsid w:val="00CC36DC"/>
    <w:rsid w:val="00D107D1"/>
    <w:rsid w:val="00D334F3"/>
    <w:rsid w:val="00D56D5A"/>
    <w:rsid w:val="00D701AC"/>
    <w:rsid w:val="00D83C2F"/>
    <w:rsid w:val="00D85580"/>
    <w:rsid w:val="00DA716B"/>
    <w:rsid w:val="00E12747"/>
    <w:rsid w:val="00E2013B"/>
    <w:rsid w:val="00E21D60"/>
    <w:rsid w:val="00E27B0E"/>
    <w:rsid w:val="00E757A3"/>
    <w:rsid w:val="00EB13E8"/>
    <w:rsid w:val="00F365DC"/>
    <w:rsid w:val="00FB049B"/>
    <w:rsid w:val="00FD1273"/>
    <w:rsid w:val="00FE15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221"/>
    <w:rPr>
      <w:rFonts w:ascii="Times New Roman" w:eastAsia="Batang" w:hAnsi="Times New Roman"/>
      <w:sz w:val="24"/>
      <w:szCs w:val="24"/>
      <w:lang w:eastAsia="ko-K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22221"/>
    <w:pPr>
      <w:tabs>
        <w:tab w:val="center" w:pos="4677"/>
        <w:tab w:val="right" w:pos="9355"/>
      </w:tabs>
    </w:pPr>
    <w:rPr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22221"/>
    <w:rPr>
      <w:rFonts w:ascii="Times New Roman" w:eastAsia="Batang" w:hAnsi="Times New Roman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C22221"/>
    <w:rPr>
      <w:rFonts w:cs="Times New Roman"/>
    </w:rPr>
  </w:style>
  <w:style w:type="table" w:styleId="TableGrid">
    <w:name w:val="Table Grid"/>
    <w:basedOn w:val="TableNormal"/>
    <w:uiPriority w:val="99"/>
    <w:rsid w:val="00C2222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C2222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99"/>
    <w:qFormat/>
    <w:rsid w:val="00C222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74</TotalTime>
  <Pages>4</Pages>
  <Words>1120</Words>
  <Characters>6388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</dc:title>
  <dc:subject/>
  <dc:creator>Amineva</dc:creator>
  <cp:keywords/>
  <dc:description/>
  <cp:lastModifiedBy>Admin</cp:lastModifiedBy>
  <cp:revision>12</cp:revision>
  <dcterms:created xsi:type="dcterms:W3CDTF">2017-10-06T10:24:00Z</dcterms:created>
  <dcterms:modified xsi:type="dcterms:W3CDTF">2017-10-23T07:08:00Z</dcterms:modified>
</cp:coreProperties>
</file>